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D5C" w:rsidRPr="00516466" w:rsidRDefault="000A0D5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0A0D5C" w:rsidRPr="00516466" w:rsidRDefault="000A0D5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0A0D5C" w:rsidRDefault="000A0D5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A0D5C" w:rsidRPr="00516466" w:rsidRDefault="000A0D5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A0D5C" w:rsidRPr="00DB7494" w:rsidRDefault="000A0D5C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0A0D5C" w:rsidRPr="00AD17F3" w:rsidRDefault="000A0D5C" w:rsidP="0041532D">
      <w:pPr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bg-BG"/>
        </w:rPr>
        <w:t>Стайко Нончев</w:t>
      </w:r>
      <w:r w:rsidRPr="00AD17F3">
        <w:rPr>
          <w:rFonts w:ascii="Verdana" w:hAnsi="Verdana"/>
          <w:bCs/>
          <w:lang w:val="bg-BG"/>
        </w:rPr>
        <w:t xml:space="preserve"> </w:t>
      </w:r>
    </w:p>
    <w:p w:rsidR="000A0D5C" w:rsidRPr="00AD17F3" w:rsidRDefault="000A0D5C" w:rsidP="0041532D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Карлово, ул. „Юмрукчал</w:t>
      </w:r>
      <w:r w:rsidRPr="00AD17F3">
        <w:rPr>
          <w:rFonts w:ascii="Verdana" w:hAnsi="Verdana"/>
          <w:bCs/>
          <w:lang w:val="bg-BG"/>
        </w:rPr>
        <w:t xml:space="preserve">“ № </w:t>
      </w:r>
      <w:r>
        <w:rPr>
          <w:rFonts w:ascii="Verdana" w:hAnsi="Verdana"/>
          <w:bCs/>
          <w:lang w:val="bg-BG"/>
        </w:rPr>
        <w:t>106</w:t>
      </w:r>
    </w:p>
    <w:p w:rsidR="000A0D5C" w:rsidRDefault="000A0D5C" w:rsidP="00E57E92">
      <w:pPr>
        <w:rPr>
          <w:rFonts w:ascii="Verdana" w:hAnsi="Verdana"/>
        </w:rPr>
      </w:pPr>
    </w:p>
    <w:p w:rsidR="000A0D5C" w:rsidRPr="00864EE4" w:rsidRDefault="000A0D5C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Карлово</w:t>
      </w:r>
    </w:p>
    <w:p w:rsidR="000A0D5C" w:rsidRDefault="000A0D5C" w:rsidP="004507B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A0D5C" w:rsidRPr="001301F3" w:rsidRDefault="000A0D5C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0A0D5C" w:rsidRDefault="000A0D5C" w:rsidP="00342BD4">
      <w:pPr>
        <w:ind w:right="283"/>
        <w:jc w:val="both"/>
        <w:rPr>
          <w:rStyle w:val="Strong"/>
          <w:rFonts w:ascii="Verdana" w:hAnsi="Verdana"/>
          <w:b w:val="0"/>
          <w:bCs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ОВОС-152/27.02.2015г.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F151AB">
        <w:rPr>
          <w:rFonts w:ascii="Verdana" w:hAnsi="Verdana"/>
          <w:lang w:val="ru-RU"/>
        </w:rPr>
        <w:t xml:space="preserve"> за инвестиционно предложение:</w:t>
      </w:r>
      <w:r w:rsidRPr="00F151AB">
        <w:rPr>
          <w:rFonts w:ascii="Verdana" w:hAnsi="Verdana"/>
        </w:rPr>
        <w:t xml:space="preserve"> </w:t>
      </w:r>
      <w:r>
        <w:rPr>
          <w:rStyle w:val="Strong"/>
          <w:rFonts w:ascii="Verdana" w:hAnsi="Verdana"/>
          <w:bCs/>
        </w:rPr>
        <w:t>„</w:t>
      </w:r>
      <w:r>
        <w:rPr>
          <w:rStyle w:val="Strong"/>
          <w:rFonts w:ascii="Verdana" w:hAnsi="Verdana"/>
          <w:bCs/>
          <w:lang w:val="bg-BG"/>
        </w:rPr>
        <w:t>Изграждане на овцеферма за 500 броя овце”</w:t>
      </w:r>
      <w:r w:rsidRPr="00F151AB">
        <w:rPr>
          <w:rStyle w:val="Strong"/>
          <w:rFonts w:ascii="Verdana" w:hAnsi="Verdana"/>
          <w:b w:val="0"/>
          <w:bCs/>
        </w:rPr>
        <w:t>, в</w:t>
      </w:r>
      <w:r>
        <w:rPr>
          <w:rStyle w:val="Strong"/>
          <w:rFonts w:ascii="Verdana" w:hAnsi="Verdana"/>
          <w:b w:val="0"/>
          <w:bCs/>
          <w:lang w:val="bg-BG"/>
        </w:rPr>
        <w:t xml:space="preserve"> имот</w:t>
      </w:r>
      <w:r w:rsidRPr="00F151AB">
        <w:rPr>
          <w:rStyle w:val="Strong"/>
          <w:rFonts w:ascii="Verdana" w:hAnsi="Verdana"/>
          <w:b w:val="0"/>
          <w:bCs/>
        </w:rPr>
        <w:t xml:space="preserve"> №</w:t>
      </w:r>
      <w:r>
        <w:rPr>
          <w:rStyle w:val="Strong"/>
          <w:rFonts w:ascii="Verdana" w:hAnsi="Verdana"/>
          <w:b w:val="0"/>
          <w:bCs/>
          <w:lang w:val="bg-BG"/>
        </w:rPr>
        <w:t xml:space="preserve"> 36498.30.73</w:t>
      </w:r>
      <w:r w:rsidRPr="00F151AB">
        <w:rPr>
          <w:rStyle w:val="Strong"/>
          <w:rFonts w:ascii="Verdana" w:hAnsi="Verdana"/>
          <w:b w:val="0"/>
          <w:bCs/>
        </w:rPr>
        <w:t>,</w:t>
      </w:r>
      <w:r>
        <w:rPr>
          <w:rStyle w:val="Strong"/>
          <w:rFonts w:ascii="Verdana" w:hAnsi="Verdana"/>
          <w:b w:val="0"/>
          <w:bCs/>
          <w:lang w:val="bg-BG"/>
        </w:rPr>
        <w:t xml:space="preserve"> гр.Карлово, община Карлово.</w:t>
      </w:r>
    </w:p>
    <w:p w:rsidR="000A0D5C" w:rsidRDefault="000A0D5C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0A0D5C" w:rsidRDefault="000A0D5C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г-н Нончев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0A0D5C" w:rsidRPr="00516466" w:rsidRDefault="000A0D5C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0A0D5C" w:rsidRPr="00516466" w:rsidRDefault="000A0D5C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0A0D5C" w:rsidRPr="00516466" w:rsidRDefault="000A0D5C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A0D5C" w:rsidRPr="00004570" w:rsidRDefault="000A0D5C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0A0D5C" w:rsidRPr="00516466" w:rsidRDefault="000A0D5C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 w:rsidRPr="00864EE4">
        <w:rPr>
          <w:rStyle w:val="Strong"/>
          <w:rFonts w:ascii="Verdana" w:hAnsi="Verdana"/>
          <w:b w:val="0"/>
          <w:bCs/>
        </w:rPr>
        <w:t>„</w:t>
      </w:r>
      <w:r>
        <w:rPr>
          <w:rStyle w:val="Strong"/>
          <w:rFonts w:ascii="Verdana" w:hAnsi="Verdana"/>
          <w:b w:val="0"/>
          <w:bCs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основание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0A0D5C" w:rsidRPr="00267922" w:rsidRDefault="000A0D5C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Карлово.</w:t>
      </w:r>
    </w:p>
    <w:p w:rsidR="000A0D5C" w:rsidRPr="00516466" w:rsidRDefault="000A0D5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0A0D5C" w:rsidRPr="0022649C" w:rsidRDefault="000A0D5C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0A0D5C" w:rsidRDefault="000A0D5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A0D5C" w:rsidRPr="00BD3E37" w:rsidRDefault="000A0D5C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0002128 </w:t>
      </w:r>
      <w:r>
        <w:rPr>
          <w:rFonts w:ascii="Verdana" w:hAnsi="Verdana"/>
          <w:b/>
          <w:lang w:val="bg-BG"/>
        </w:rPr>
        <w:t>„Централен Балкан- буфер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0A0D5C" w:rsidRPr="00BD3E37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0A0D5C" w:rsidRPr="00516466" w:rsidRDefault="000A0D5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0A0D5C" w:rsidRPr="00516466" w:rsidRDefault="000A0D5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0A0D5C" w:rsidRPr="00516466" w:rsidRDefault="000A0D5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A0D5C" w:rsidRDefault="000A0D5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A0D5C" w:rsidRPr="00516466" w:rsidRDefault="000A0D5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A0D5C" w:rsidRDefault="000A0D5C" w:rsidP="00516466">
      <w:pPr>
        <w:ind w:right="566"/>
        <w:jc w:val="both"/>
        <w:rPr>
          <w:rFonts w:ascii="Verdana" w:hAnsi="Verdana"/>
          <w:lang w:val="ru-RU"/>
        </w:rPr>
      </w:pPr>
    </w:p>
    <w:p w:rsidR="000A0D5C" w:rsidRPr="00516466" w:rsidRDefault="000A0D5C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0A0D5C" w:rsidRPr="00FE3B69" w:rsidRDefault="000A0D5C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0A0D5C" w:rsidRPr="00FE3B69" w:rsidRDefault="000A0D5C" w:rsidP="00FE3B69">
      <w:pPr>
        <w:jc w:val="both"/>
        <w:rPr>
          <w:rFonts w:ascii="Verdana" w:hAnsi="Verdana"/>
          <w:b/>
          <w:lang w:val="ru-RU"/>
        </w:rPr>
      </w:pPr>
    </w:p>
    <w:p w:rsidR="000A0D5C" w:rsidRPr="00FE3B69" w:rsidRDefault="000A0D5C" w:rsidP="00FE3B69">
      <w:pPr>
        <w:jc w:val="both"/>
        <w:rPr>
          <w:rFonts w:ascii="Verdana" w:hAnsi="Verdana"/>
          <w:b/>
          <w:lang w:val="ru-RU"/>
        </w:rPr>
      </w:pPr>
    </w:p>
    <w:p w:rsidR="000A0D5C" w:rsidRPr="00FE3B69" w:rsidRDefault="000A0D5C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0A0D5C" w:rsidRDefault="000A0D5C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0A0D5C" w:rsidRDefault="000A0D5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0A0D5C" w:rsidRDefault="000A0D5C" w:rsidP="00934163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0A0D5C" w:rsidRPr="00D705AB" w:rsidRDefault="000A0D5C" w:rsidP="00F63AB1">
      <w:pPr>
        <w:pStyle w:val="Footer"/>
        <w:tabs>
          <w:tab w:val="left" w:pos="1500"/>
        </w:tabs>
        <w:ind w:left="-540"/>
        <w:jc w:val="both"/>
        <w:rPr>
          <w:lang w:val="bg-BG"/>
        </w:rPr>
      </w:pPr>
      <w:r>
        <w:rPr>
          <w:lang w:val="bg-BG"/>
        </w:rPr>
        <w:t xml:space="preserve">     </w:t>
      </w:r>
    </w:p>
    <w:sectPr w:rsidR="000A0D5C" w:rsidRPr="00D705AB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D5C" w:rsidRDefault="000A0D5C">
      <w:r>
        <w:separator/>
      </w:r>
    </w:p>
  </w:endnote>
  <w:endnote w:type="continuationSeparator" w:id="0">
    <w:p w:rsidR="000A0D5C" w:rsidRDefault="000A0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5C" w:rsidRDefault="000A0D5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0A0D5C" w:rsidRDefault="000A0D5C" w:rsidP="0022049F">
                <w:pPr>
                  <w:jc w:val="both"/>
                </w:pPr>
                <w:r w:rsidRPr="007F592A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A0D5C" w:rsidRPr="009463AE" w:rsidRDefault="000A0D5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A0D5C" w:rsidRDefault="000A0D5C" w:rsidP="0022049F">
    <w:pPr>
      <w:pStyle w:val="Footer"/>
      <w:jc w:val="center"/>
      <w:rPr>
        <w:lang w:val="bg-BG"/>
      </w:rPr>
    </w:pPr>
  </w:p>
  <w:p w:rsidR="000A0D5C" w:rsidRPr="009463AE" w:rsidRDefault="000A0D5C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5C" w:rsidRDefault="000A0D5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0A0D5C" w:rsidRDefault="000A0D5C" w:rsidP="0022049F">
                <w:pPr>
                  <w:jc w:val="both"/>
                </w:pPr>
                <w:r w:rsidRPr="007F592A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A0D5C" w:rsidRPr="009463AE" w:rsidRDefault="000A0D5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A0D5C" w:rsidRDefault="000A0D5C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D5C" w:rsidRDefault="000A0D5C">
      <w:r>
        <w:separator/>
      </w:r>
    </w:p>
  </w:footnote>
  <w:footnote w:type="continuationSeparator" w:id="0">
    <w:p w:rsidR="000A0D5C" w:rsidRDefault="000A0D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5C" w:rsidRPr="005B69F7" w:rsidRDefault="000A0D5C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0A0D5C" w:rsidRPr="005B69F7" w:rsidRDefault="000A0D5C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A0D5C" w:rsidRPr="003106F6" w:rsidRDefault="000A0D5C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A0D5C" w:rsidRPr="00ED1377" w:rsidRDefault="000A0D5C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0D5C"/>
    <w:rsid w:val="000A4ED5"/>
    <w:rsid w:val="000B0963"/>
    <w:rsid w:val="000B24C3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1B7C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905"/>
    <w:rsid w:val="005D6635"/>
    <w:rsid w:val="005D6C2D"/>
    <w:rsid w:val="005E01FC"/>
    <w:rsid w:val="005E0F11"/>
    <w:rsid w:val="005E185D"/>
    <w:rsid w:val="005E1D82"/>
    <w:rsid w:val="005E4C8A"/>
    <w:rsid w:val="005E775B"/>
    <w:rsid w:val="005F077C"/>
    <w:rsid w:val="005F07A8"/>
    <w:rsid w:val="005F1F5A"/>
    <w:rsid w:val="005F57CB"/>
    <w:rsid w:val="005F6E0B"/>
    <w:rsid w:val="005F7635"/>
    <w:rsid w:val="00600773"/>
    <w:rsid w:val="00604F92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D6D7F"/>
    <w:rsid w:val="007E2992"/>
    <w:rsid w:val="007E3433"/>
    <w:rsid w:val="007E432D"/>
    <w:rsid w:val="007F249E"/>
    <w:rsid w:val="007F26EC"/>
    <w:rsid w:val="007F2931"/>
    <w:rsid w:val="007F4657"/>
    <w:rsid w:val="007F592A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4163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4F1C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2E5E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3AB1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950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677</Words>
  <Characters>3859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8</cp:revision>
  <cp:lastPrinted>2015-03-10T08:36:00Z</cp:lastPrinted>
  <dcterms:created xsi:type="dcterms:W3CDTF">2015-03-10T08:22:00Z</dcterms:created>
  <dcterms:modified xsi:type="dcterms:W3CDTF">2015-03-10T08:37:00Z</dcterms:modified>
</cp:coreProperties>
</file>